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D8090" w14:textId="049DDCC4" w:rsidR="009335BC" w:rsidRDefault="009335BC" w:rsidP="009335BC">
      <w:pPr>
        <w:pStyle w:val="NoSpacing"/>
        <w:rPr>
          <w:rFonts w:eastAsia="Times New Roman" w:cs="Times New Roman"/>
          <w:szCs w:val="24"/>
        </w:rPr>
      </w:pPr>
    </w:p>
    <w:p w14:paraId="40E83580" w14:textId="25C32061" w:rsidR="007015CC" w:rsidRDefault="007015CC" w:rsidP="007015C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Master Thomas CHAMBYRLAYN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49BDEFAC" w14:textId="16A06970" w:rsidR="007015CC" w:rsidRDefault="007015CC" w:rsidP="007015CC">
      <w:pPr>
        <w:pStyle w:val="NoSpacing"/>
        <w:rPr>
          <w:rFonts w:eastAsia="Times New Roman" w:cs="Times New Roman"/>
          <w:szCs w:val="24"/>
        </w:rPr>
      </w:pPr>
    </w:p>
    <w:p w14:paraId="22F999E6" w14:textId="5C91C679" w:rsidR="007015CC" w:rsidRDefault="007015CC" w:rsidP="007015CC">
      <w:pPr>
        <w:pStyle w:val="NoSpacing"/>
        <w:rPr>
          <w:rFonts w:eastAsia="Times New Roman" w:cs="Times New Roman"/>
          <w:szCs w:val="24"/>
        </w:rPr>
      </w:pPr>
    </w:p>
    <w:p w14:paraId="5F77F974" w14:textId="7527BF41" w:rsidR="007015CC" w:rsidRDefault="007015CC" w:rsidP="007015C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>1485</w:t>
      </w:r>
      <w:r>
        <w:rPr>
          <w:rFonts w:eastAsia="Times New Roman" w:cs="Times New Roman"/>
          <w:szCs w:val="24"/>
        </w:rPr>
        <w:tab/>
        <w:t xml:space="preserve">He was the proctor of Margaret </w:t>
      </w:r>
      <w:proofErr w:type="spellStart"/>
      <w:r>
        <w:rPr>
          <w:rFonts w:eastAsia="Times New Roman" w:cs="Times New Roman"/>
          <w:szCs w:val="24"/>
        </w:rPr>
        <w:t>Bougent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56AC19AF" w14:textId="77777777" w:rsidR="007015CC" w:rsidRDefault="007015CC" w:rsidP="007015C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John </w:t>
      </w:r>
      <w:proofErr w:type="spellStart"/>
      <w:r>
        <w:rPr>
          <w:rFonts w:eastAsia="Times New Roman" w:cs="Times New Roman"/>
          <w:szCs w:val="24"/>
        </w:rPr>
        <w:t>Bougent</w:t>
      </w:r>
      <w:proofErr w:type="spellEnd"/>
      <w:r>
        <w:rPr>
          <w:rFonts w:eastAsia="Times New Roman" w:cs="Times New Roman"/>
          <w:szCs w:val="24"/>
        </w:rPr>
        <w:t xml:space="preserve"> of Glastonbury(q.v.) appointed her as a joint overseer of his</w:t>
      </w:r>
    </w:p>
    <w:p w14:paraId="2362274B" w14:textId="77777777" w:rsidR="007015CC" w:rsidRDefault="007015CC" w:rsidP="007015C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Will.</w:t>
      </w:r>
    </w:p>
    <w:p w14:paraId="078A1E20" w14:textId="77777777" w:rsidR="007015CC" w:rsidRDefault="007015CC" w:rsidP="007015CC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pp.440-1)</w:t>
      </w:r>
    </w:p>
    <w:p w14:paraId="58B255BD" w14:textId="77777777" w:rsidR="007015CC" w:rsidRDefault="007015CC" w:rsidP="007015CC">
      <w:pPr>
        <w:pStyle w:val="NoSpacing"/>
        <w:rPr>
          <w:rFonts w:eastAsia="Times New Roman" w:cs="Times New Roman"/>
          <w:szCs w:val="24"/>
        </w:rPr>
      </w:pPr>
    </w:p>
    <w:p w14:paraId="4C9022A1" w14:textId="77777777" w:rsidR="007015CC" w:rsidRDefault="007015CC" w:rsidP="007015CC">
      <w:pPr>
        <w:pStyle w:val="NoSpacing"/>
        <w:rPr>
          <w:rFonts w:eastAsia="Times New Roman" w:cs="Times New Roman"/>
          <w:szCs w:val="24"/>
        </w:rPr>
      </w:pPr>
    </w:p>
    <w:p w14:paraId="508D54B4" w14:textId="77777777" w:rsidR="007015CC" w:rsidRDefault="007015CC" w:rsidP="007015C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5 November 2022</w:t>
      </w:r>
    </w:p>
    <w:p w14:paraId="10E123D1" w14:textId="58F74B8A" w:rsidR="007015CC" w:rsidRPr="007015CC" w:rsidRDefault="007015CC" w:rsidP="007015CC">
      <w:pPr>
        <w:pStyle w:val="NoSpacing"/>
        <w:rPr>
          <w:rFonts w:eastAsia="Times New Roman" w:cs="Times New Roman"/>
          <w:szCs w:val="24"/>
        </w:rPr>
      </w:pPr>
    </w:p>
    <w:p w14:paraId="15D41DDB" w14:textId="09DCCCF0" w:rsidR="007015CC" w:rsidRPr="007015CC" w:rsidRDefault="007015CC" w:rsidP="007015CC">
      <w:pPr>
        <w:pStyle w:val="NoSpacing"/>
        <w:rPr>
          <w:rFonts w:eastAsia="Times New Roman" w:cs="Times New Roman"/>
          <w:szCs w:val="24"/>
        </w:rPr>
      </w:pPr>
    </w:p>
    <w:sectPr w:rsidR="007015CC" w:rsidRPr="007015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6242A" w14:textId="77777777" w:rsidR="009335BC" w:rsidRDefault="009335BC" w:rsidP="009139A6">
      <w:r>
        <w:separator/>
      </w:r>
    </w:p>
  </w:endnote>
  <w:endnote w:type="continuationSeparator" w:id="0">
    <w:p w14:paraId="2EF41F40" w14:textId="77777777" w:rsidR="009335BC" w:rsidRDefault="009335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88E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10C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6E0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8B9E1" w14:textId="77777777" w:rsidR="009335BC" w:rsidRDefault="009335BC" w:rsidP="009139A6">
      <w:r>
        <w:separator/>
      </w:r>
    </w:p>
  </w:footnote>
  <w:footnote w:type="continuationSeparator" w:id="0">
    <w:p w14:paraId="1F68FCF5" w14:textId="77777777" w:rsidR="009335BC" w:rsidRDefault="009335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A14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E51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29F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5BC"/>
    <w:rsid w:val="000666E0"/>
    <w:rsid w:val="002510B7"/>
    <w:rsid w:val="005B7B39"/>
    <w:rsid w:val="005C130B"/>
    <w:rsid w:val="007015CC"/>
    <w:rsid w:val="00826F5C"/>
    <w:rsid w:val="009139A6"/>
    <w:rsid w:val="009335BC"/>
    <w:rsid w:val="009448BB"/>
    <w:rsid w:val="00947624"/>
    <w:rsid w:val="00A306F8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F68E5"/>
  <w15:chartTrackingRefBased/>
  <w15:docId w15:val="{C49AB205-BCCF-4C9F-A491-A9DD59ED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32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2022-11-05T19:40:00Z</dcterms:created>
  <dcterms:modified xsi:type="dcterms:W3CDTF">2022-11-05T20:17:00Z</dcterms:modified>
</cp:coreProperties>
</file>